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52CE3" w:rsidRPr="00C017DF" w14:paraId="2F75716E" w14:textId="77777777" w:rsidTr="00CD740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7E5DD1F" w14:textId="77777777" w:rsidR="00D52CE3" w:rsidRPr="006E3F12" w:rsidRDefault="00D52CE3" w:rsidP="005A726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860A171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ZZ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E1E21D9" w14:textId="77777777" w:rsidR="00D52CE3" w:rsidRPr="005D277D" w:rsidRDefault="00D52CE3" w:rsidP="005A7260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056BB4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CD740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E2012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2012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E2012C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E2012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201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201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201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201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201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2012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6C01CB7A" w14:textId="77777777" w:rsidR="00D52CE3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E80786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2CE3" w:rsidRPr="00C017DF" w14:paraId="63F63C9E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478D42F5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E7B1C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0AD5AD4D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2662B6E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CE73C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725FE58D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52CE3" w:rsidRPr="00C017DF" w14:paraId="4CC3423D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88076E6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35E5F45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679D4E1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AE86421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1055F5CC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52CE3" w:rsidRPr="00C017DF" w14:paraId="28C59424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9D101A9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239B8FD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B7AA0D8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A795DA2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D09B730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D52CE3" w:rsidRPr="00C017DF" w14:paraId="5B5F1BA5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ED0EB8A" w14:textId="77777777" w:rsidR="00D52CE3" w:rsidRPr="00C017DF" w:rsidRDefault="00D52CE3" w:rsidP="005A726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FE8EB64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559B487F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1392301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800A24C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D52CE3" w:rsidRPr="00C017DF" w14:paraId="1A72CB21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6AB46134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502070C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59D51433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E74D53F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4325C13B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D52CE3" w:rsidRPr="00C017DF" w14:paraId="7B705460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0E76A89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8EED06E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BECA73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4E698A59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1ED59BD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49988698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D52CE3" w:rsidRPr="00C017DF" w14:paraId="2ACB8316" w14:textId="77777777" w:rsidTr="005A72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F61DAF1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81910F8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44AC9D29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D160809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13F0874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2A34130C" w14:textId="77777777" w:rsidR="00D52CE3" w:rsidRPr="00C017DF" w:rsidRDefault="00D52CE3" w:rsidP="005A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C70A0A8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67D039AD" w14:textId="77777777" w:rsidR="00615814" w:rsidRDefault="0074595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Tijdslimiet: </w:t>
      </w:r>
      <w:r w:rsidR="006E7108">
        <w:rPr>
          <w:rFonts w:ascii="Arial" w:hAnsi="Arial" w:cs="Arial"/>
          <w:b/>
          <w:bCs/>
          <w:sz w:val="20"/>
          <w:szCs w:val="20"/>
        </w:rPr>
        <w:t>6 minuten</w:t>
      </w:r>
    </w:p>
    <w:p w14:paraId="3A418A39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070"/>
        <w:gridCol w:w="1134"/>
        <w:gridCol w:w="1134"/>
        <w:gridCol w:w="992"/>
        <w:gridCol w:w="992"/>
        <w:gridCol w:w="1077"/>
        <w:gridCol w:w="1333"/>
      </w:tblGrid>
      <w:tr w:rsidR="00C017DF" w:rsidRPr="00C017DF" w14:paraId="6DBDEDFF" w14:textId="77777777" w:rsidTr="00254188">
        <w:tc>
          <w:tcPr>
            <w:tcW w:w="1694" w:type="dxa"/>
          </w:tcPr>
          <w:p w14:paraId="7F60878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14:paraId="353BD8DA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3FAED73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C742ED7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035D4AE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C2D0A99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14:paraId="46FC854B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609275CC" w14:textId="77777777" w:rsidR="00C017DF" w:rsidRPr="00C017DF" w:rsidRDefault="00615814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C017DF" w:rsidRPr="00C017DF" w14:paraId="7E417E0E" w14:textId="77777777" w:rsidTr="00254188">
        <w:tc>
          <w:tcPr>
            <w:tcW w:w="1694" w:type="dxa"/>
          </w:tcPr>
          <w:p w14:paraId="2A603624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1070" w:type="dxa"/>
          </w:tcPr>
          <w:p w14:paraId="4809C92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76173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644D4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5F46EA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61E2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5FF0F4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4F9626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25EAAA1A" w14:textId="77777777" w:rsidTr="00254188">
        <w:tc>
          <w:tcPr>
            <w:tcW w:w="1694" w:type="dxa"/>
          </w:tcPr>
          <w:p w14:paraId="318DE176" w14:textId="77777777" w:rsidR="00C017DF" w:rsidRPr="00C017DF" w:rsidRDefault="00EA639E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  <w:r w:rsidR="006158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2B0F47C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427EC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077DE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876C5D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F8F98C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2E5BAF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241EB3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3A42A2E0" w14:textId="77777777" w:rsidTr="00254188">
        <w:tc>
          <w:tcPr>
            <w:tcW w:w="1694" w:type="dxa"/>
          </w:tcPr>
          <w:p w14:paraId="368C7599" w14:textId="77777777" w:rsidR="00C017DF" w:rsidRPr="00C017DF" w:rsidRDefault="00EA639E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1070" w:type="dxa"/>
          </w:tcPr>
          <w:p w14:paraId="4588335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276D4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96EA65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CAAFCB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6AE7C2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EDEE04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74EEF6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2FB7361C" w14:textId="77777777" w:rsidTr="00254188">
        <w:tc>
          <w:tcPr>
            <w:tcW w:w="1694" w:type="dxa"/>
          </w:tcPr>
          <w:p w14:paraId="296F3328" w14:textId="77777777" w:rsidR="00AC5736" w:rsidRDefault="00EA639E" w:rsidP="00414B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Schaar </w:t>
            </w:r>
            <w:r w:rsidR="00414B1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414B14" w:rsidRPr="00414B1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 w:rsidR="00414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2A0A5FD2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0AD068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EA0CC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5FA31B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A535057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93DFF48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A7759A7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414D08F5" w14:textId="77777777" w:rsidTr="00254188">
        <w:tc>
          <w:tcPr>
            <w:tcW w:w="1694" w:type="dxa"/>
          </w:tcPr>
          <w:p w14:paraId="22A38CDE" w14:textId="77777777" w:rsidR="00AC5736" w:rsidRDefault="00EA639E" w:rsidP="00414B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Schaar </w:t>
            </w:r>
            <w:r w:rsidR="00414B1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414B14" w:rsidRPr="00414B1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 w:rsidR="00414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775FD911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1758C3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B506C9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8D20D9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D60E32D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8F8167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0824991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4B3CE7F8" w14:textId="77777777" w:rsidTr="00254188">
        <w:tc>
          <w:tcPr>
            <w:tcW w:w="1694" w:type="dxa"/>
          </w:tcPr>
          <w:p w14:paraId="435D6B35" w14:textId="77777777" w:rsidR="00C017DF" w:rsidRPr="00C017DF" w:rsidRDefault="00EA639E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  <w:r w:rsidR="00C017DF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71E69FA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889E5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3052F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BECA1C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0064DE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CE7096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661A67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65E04B9D" w14:textId="77777777" w:rsidTr="00254188">
        <w:tc>
          <w:tcPr>
            <w:tcW w:w="1694" w:type="dxa"/>
          </w:tcPr>
          <w:p w14:paraId="7A9BF7C5" w14:textId="77777777" w:rsidR="00615814" w:rsidRDefault="00EA639E" w:rsidP="00395E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EA639E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4C7D493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6F689F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0D9632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247CE83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7CA42F7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577F399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5C8DD57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04E65E4E" w14:textId="77777777" w:rsidTr="00254188">
        <w:tc>
          <w:tcPr>
            <w:tcW w:w="1694" w:type="dxa"/>
          </w:tcPr>
          <w:p w14:paraId="68C1AD49" w14:textId="77777777" w:rsidR="00615814" w:rsidRDefault="00414B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2</w:t>
            </w:r>
            <w:r w:rsidRPr="00414B1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  <w:p w14:paraId="6921AEE5" w14:textId="77777777" w:rsidR="00CD740F" w:rsidRDefault="00CD740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Buitenkant</w:t>
            </w:r>
          </w:p>
        </w:tc>
        <w:tc>
          <w:tcPr>
            <w:tcW w:w="1070" w:type="dxa"/>
          </w:tcPr>
          <w:p w14:paraId="4C3F7E2D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D86F45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318BA0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3C63FA2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78400C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E1E5403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C89FE1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4BC79A1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D92DE2C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254188" w:rsidRPr="00744A50" w14:paraId="5236D68F" w14:textId="77777777" w:rsidTr="00744A50">
        <w:tc>
          <w:tcPr>
            <w:tcW w:w="9494" w:type="dxa"/>
            <w:shd w:val="clear" w:color="auto" w:fill="auto"/>
          </w:tcPr>
          <w:p w14:paraId="2661F8CE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1792C0D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FDC9C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33D6C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C35C5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BA83D2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FDFA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1538F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CD217B3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42E3E925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744A50" w14:paraId="4C8A0902" w14:textId="77777777" w:rsidTr="00744A50">
        <w:tc>
          <w:tcPr>
            <w:tcW w:w="1134" w:type="dxa"/>
            <w:shd w:val="clear" w:color="auto" w:fill="auto"/>
          </w:tcPr>
          <w:p w14:paraId="3C741658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744A50" w14:paraId="18D01FA8" w14:textId="77777777" w:rsidTr="00744A50">
        <w:tc>
          <w:tcPr>
            <w:tcW w:w="1134" w:type="dxa"/>
            <w:shd w:val="clear" w:color="auto" w:fill="auto"/>
          </w:tcPr>
          <w:p w14:paraId="66885FCD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35B1DE4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  <w:t>/ 6 voltigeurs</w:t>
      </w:r>
    </w:p>
    <w:p w14:paraId="59966D99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7AF76224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A639E">
        <w:rPr>
          <w:rFonts w:ascii="Arial" w:hAnsi="Arial" w:cs="Arial"/>
          <w:b/>
          <w:sz w:val="20"/>
          <w:szCs w:val="20"/>
        </w:rPr>
        <w:t>/8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7F7CFDEE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744A50" w14:paraId="76521E31" w14:textId="77777777" w:rsidTr="00744A50">
        <w:tc>
          <w:tcPr>
            <w:tcW w:w="2098" w:type="dxa"/>
            <w:shd w:val="clear" w:color="auto" w:fill="auto"/>
          </w:tcPr>
          <w:p w14:paraId="7926813A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55389251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5D25C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B8007CE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9B85DF9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10FA0821" w14:textId="77777777" w:rsidR="00C017DF" w:rsidRPr="00C017DF" w:rsidRDefault="00CC3D48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6C286A18">
          <v:line id="_x0000_s1047" style="position:absolute;z-index:251656704" from="-39.1pt,2.05pt" to="518.9pt,2.05pt">
            <v:stroke dashstyle="1 1" endcap="round"/>
          </v:line>
        </w:pict>
      </w:r>
    </w:p>
    <w:p w14:paraId="63169854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74DEAD26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DA57475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F716479" w14:textId="77777777" w:rsidR="00227773" w:rsidRPr="00AC5736" w:rsidRDefault="00CC3D4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657B0989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3C29BF7C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B20A1" w14:textId="77777777" w:rsidR="000E05A4" w:rsidRDefault="000E05A4">
      <w:r>
        <w:separator/>
      </w:r>
    </w:p>
  </w:endnote>
  <w:endnote w:type="continuationSeparator" w:id="0">
    <w:p w14:paraId="54D2819D" w14:textId="77777777" w:rsidR="000E05A4" w:rsidRDefault="000E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F7CB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A0A19A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11D6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7456A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9E3162F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7D6E1F0" w14:textId="1389C27E" w:rsidR="0050736E" w:rsidRPr="00CD740F" w:rsidRDefault="0052097A" w:rsidP="00CD740F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3E3EEC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EDD0F" w14:textId="77777777" w:rsidR="000E05A4" w:rsidRDefault="000E05A4">
      <w:r>
        <w:separator/>
      </w:r>
    </w:p>
  </w:footnote>
  <w:footnote w:type="continuationSeparator" w:id="0">
    <w:p w14:paraId="5A756690" w14:textId="77777777" w:rsidR="000E05A4" w:rsidRDefault="000E0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C65C5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1958F163" w14:textId="77777777" w:rsidR="0050736E" w:rsidRPr="00D436E8" w:rsidRDefault="00CC3D48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42A46789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3824C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75CA79D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73B18F16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1B2A64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protocol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7DCB3899" w14:textId="77777777" w:rsidR="00646DA4" w:rsidRPr="00646DA4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D52CE3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</w:p>
              <w:p w14:paraId="78473E4A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0671471">
    <w:abstractNumId w:val="2"/>
  </w:num>
  <w:num w:numId="2" w16cid:durableId="374080575">
    <w:abstractNumId w:val="8"/>
  </w:num>
  <w:num w:numId="3" w16cid:durableId="582107151">
    <w:abstractNumId w:val="3"/>
  </w:num>
  <w:num w:numId="4" w16cid:durableId="1146891890">
    <w:abstractNumId w:val="12"/>
  </w:num>
  <w:num w:numId="5" w16cid:durableId="445777865">
    <w:abstractNumId w:val="10"/>
  </w:num>
  <w:num w:numId="6" w16cid:durableId="1580476694">
    <w:abstractNumId w:val="9"/>
  </w:num>
  <w:num w:numId="7" w16cid:durableId="2078701720">
    <w:abstractNumId w:val="5"/>
  </w:num>
  <w:num w:numId="8" w16cid:durableId="1010838447">
    <w:abstractNumId w:val="4"/>
  </w:num>
  <w:num w:numId="9" w16cid:durableId="618952678">
    <w:abstractNumId w:val="11"/>
  </w:num>
  <w:num w:numId="10" w16cid:durableId="206257816">
    <w:abstractNumId w:val="6"/>
  </w:num>
  <w:num w:numId="11" w16cid:durableId="856871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74938510">
    <w:abstractNumId w:val="7"/>
  </w:num>
  <w:num w:numId="13" w16cid:durableId="56684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ocumentProtection w:edit="forms" w:enforcement="1" w:cryptProviderType="rsaAES" w:cryptAlgorithmClass="hash" w:cryptAlgorithmType="typeAny" w:cryptAlgorithmSid="14" w:cryptSpinCount="100000" w:hash="7aEK1Db30wYCDqXMkHbzrpqDXxq0DoR1pX/WkUT6S2xUL4jeEpNO5pZRrQezjumniPFuoowGXnQDpXJe1fI5OA==" w:salt="buDm3GjSzDG6Qz+oxVzPTw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B4204"/>
    <w:rsid w:val="000E05A4"/>
    <w:rsid w:val="000E7734"/>
    <w:rsid w:val="00124764"/>
    <w:rsid w:val="001A5483"/>
    <w:rsid w:val="001B2A64"/>
    <w:rsid w:val="00227773"/>
    <w:rsid w:val="00254188"/>
    <w:rsid w:val="00255C21"/>
    <w:rsid w:val="00261787"/>
    <w:rsid w:val="0026465D"/>
    <w:rsid w:val="002715D6"/>
    <w:rsid w:val="002F22DA"/>
    <w:rsid w:val="003443EB"/>
    <w:rsid w:val="00347475"/>
    <w:rsid w:val="00365959"/>
    <w:rsid w:val="003747C1"/>
    <w:rsid w:val="003943FF"/>
    <w:rsid w:val="00395EFA"/>
    <w:rsid w:val="003E3299"/>
    <w:rsid w:val="003E3EEC"/>
    <w:rsid w:val="00403C13"/>
    <w:rsid w:val="00414B14"/>
    <w:rsid w:val="00482264"/>
    <w:rsid w:val="00487D43"/>
    <w:rsid w:val="0050736E"/>
    <w:rsid w:val="0052097A"/>
    <w:rsid w:val="0054511E"/>
    <w:rsid w:val="005538BF"/>
    <w:rsid w:val="00580B78"/>
    <w:rsid w:val="005A7260"/>
    <w:rsid w:val="005C1E53"/>
    <w:rsid w:val="00615814"/>
    <w:rsid w:val="00646DA4"/>
    <w:rsid w:val="006B7AE8"/>
    <w:rsid w:val="006C07D3"/>
    <w:rsid w:val="006E36AA"/>
    <w:rsid w:val="006E7108"/>
    <w:rsid w:val="007051C7"/>
    <w:rsid w:val="00744A50"/>
    <w:rsid w:val="00745956"/>
    <w:rsid w:val="00750623"/>
    <w:rsid w:val="0077456A"/>
    <w:rsid w:val="00786B44"/>
    <w:rsid w:val="007B01B4"/>
    <w:rsid w:val="007E333E"/>
    <w:rsid w:val="00811907"/>
    <w:rsid w:val="00823A72"/>
    <w:rsid w:val="00837B03"/>
    <w:rsid w:val="008826C9"/>
    <w:rsid w:val="008D0AEE"/>
    <w:rsid w:val="0090196A"/>
    <w:rsid w:val="00917757"/>
    <w:rsid w:val="009256DF"/>
    <w:rsid w:val="009A0B8C"/>
    <w:rsid w:val="009D7208"/>
    <w:rsid w:val="009D7272"/>
    <w:rsid w:val="00A00732"/>
    <w:rsid w:val="00A30C1B"/>
    <w:rsid w:val="00A33E3E"/>
    <w:rsid w:val="00A81890"/>
    <w:rsid w:val="00AB0061"/>
    <w:rsid w:val="00AB3BC5"/>
    <w:rsid w:val="00AC3BFC"/>
    <w:rsid w:val="00AC5736"/>
    <w:rsid w:val="00AF638E"/>
    <w:rsid w:val="00B40CDD"/>
    <w:rsid w:val="00B70EED"/>
    <w:rsid w:val="00B92AFE"/>
    <w:rsid w:val="00BC4F8C"/>
    <w:rsid w:val="00BD09C2"/>
    <w:rsid w:val="00BF1144"/>
    <w:rsid w:val="00C017DF"/>
    <w:rsid w:val="00C5793A"/>
    <w:rsid w:val="00C72395"/>
    <w:rsid w:val="00CC3D48"/>
    <w:rsid w:val="00CD740F"/>
    <w:rsid w:val="00CF5B5D"/>
    <w:rsid w:val="00D277FB"/>
    <w:rsid w:val="00D436E8"/>
    <w:rsid w:val="00D52CE3"/>
    <w:rsid w:val="00D7052B"/>
    <w:rsid w:val="00D931EE"/>
    <w:rsid w:val="00DA5D3F"/>
    <w:rsid w:val="00DB7EF0"/>
    <w:rsid w:val="00E2012C"/>
    <w:rsid w:val="00E80E79"/>
    <w:rsid w:val="00EA639E"/>
    <w:rsid w:val="00EA7502"/>
    <w:rsid w:val="00EE45C3"/>
    <w:rsid w:val="00F07E0B"/>
    <w:rsid w:val="00F26A9E"/>
    <w:rsid w:val="00F40C5D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4FF6BFFD"/>
  <w15:chartTrackingRefBased/>
  <w15:docId w15:val="{5E0D32DC-D1E8-4000-B764-819C03195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8547BDA-1AF5-4512-9728-F53638842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2D8AA9-1932-4883-A999-A8F3F3728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CB10F-AE94-4E94-B4B1-6889332A14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549B1F-1C67-4333-832B-003A1A17AC4C}">
  <ds:schemaRefs>
    <ds:schemaRef ds:uri="http://schemas.microsoft.com/office/2006/metadata/properties"/>
    <ds:schemaRef ds:uri="http://purl.org/dc/elements/1.1/"/>
    <ds:schemaRef ds:uri="http://purl.org/dc/dcmitype/"/>
    <ds:schemaRef ds:uri="e7f54076-5645-4b12-91ec-c3d4a8cb9c6b"/>
    <ds:schemaRef ds:uri="a811006f-1c16-41b7-b921-4a643f9d9ecc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protocol-plicht-teams-zz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2024-02-26T13:31:00Z</dcterms:created>
  <dcterms:modified xsi:type="dcterms:W3CDTF">2025-02-28T15:51:00Z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